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E0428" w14:textId="77777777" w:rsidR="0081224A" w:rsidRDefault="0081224A" w:rsidP="00812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MAJOR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fl.1439)</w:t>
      </w:r>
    </w:p>
    <w:p w14:paraId="4D721D64" w14:textId="77777777" w:rsidR="0081224A" w:rsidRDefault="0081224A" w:rsidP="00812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Fishmonger.</w:t>
      </w:r>
    </w:p>
    <w:p w14:paraId="2DDE5B46" w14:textId="77777777" w:rsidR="0081224A" w:rsidRDefault="0081224A" w:rsidP="0081224A">
      <w:pPr>
        <w:pStyle w:val="NoSpacing"/>
        <w:rPr>
          <w:rFonts w:cs="Times New Roman"/>
          <w:szCs w:val="24"/>
        </w:rPr>
      </w:pPr>
    </w:p>
    <w:p w14:paraId="46604D05" w14:textId="77777777" w:rsidR="0081224A" w:rsidRDefault="0081224A" w:rsidP="0081224A">
      <w:pPr>
        <w:pStyle w:val="NoSpacing"/>
        <w:rPr>
          <w:rFonts w:cs="Times New Roman"/>
          <w:szCs w:val="24"/>
        </w:rPr>
      </w:pPr>
    </w:p>
    <w:p w14:paraId="77778251" w14:textId="77777777" w:rsidR="0081224A" w:rsidRDefault="0081224A" w:rsidP="00812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Nov.1439</w:t>
      </w:r>
      <w:r>
        <w:rPr>
          <w:rFonts w:cs="Times New Roman"/>
          <w:szCs w:val="24"/>
        </w:rPr>
        <w:tab/>
        <w:t xml:space="preserve">He was one of those to whom Thomas </w:t>
      </w:r>
      <w:proofErr w:type="spellStart"/>
      <w:r>
        <w:rPr>
          <w:rFonts w:cs="Times New Roman"/>
          <w:szCs w:val="24"/>
        </w:rPr>
        <w:t>Northwode</w:t>
      </w:r>
      <w:proofErr w:type="spellEnd"/>
      <w:r>
        <w:rPr>
          <w:rFonts w:cs="Times New Roman"/>
          <w:szCs w:val="24"/>
        </w:rPr>
        <w:t xml:space="preserve"> of London, fishmonger(q.v.),</w:t>
      </w:r>
    </w:p>
    <w:p w14:paraId="3ECF64E6" w14:textId="77777777" w:rsidR="0081224A" w:rsidRDefault="0081224A" w:rsidP="00812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355E8E9E" w14:textId="77777777" w:rsidR="0081224A" w:rsidRDefault="0081224A" w:rsidP="0081224A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164)</w:t>
      </w:r>
    </w:p>
    <w:p w14:paraId="07920CAF" w14:textId="77777777" w:rsidR="0081224A" w:rsidRDefault="0081224A" w:rsidP="0081224A">
      <w:pPr>
        <w:pStyle w:val="NoSpacing"/>
        <w:rPr>
          <w:rFonts w:cs="Times New Roman"/>
          <w:szCs w:val="24"/>
        </w:rPr>
      </w:pPr>
    </w:p>
    <w:p w14:paraId="08FD3B6B" w14:textId="77777777" w:rsidR="0081224A" w:rsidRDefault="0081224A" w:rsidP="0081224A">
      <w:pPr>
        <w:pStyle w:val="NoSpacing"/>
        <w:rPr>
          <w:rFonts w:cs="Times New Roman"/>
          <w:szCs w:val="24"/>
        </w:rPr>
      </w:pPr>
    </w:p>
    <w:p w14:paraId="75DD20EE" w14:textId="77777777" w:rsidR="0081224A" w:rsidRDefault="0081224A" w:rsidP="00812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July 2023</w:t>
      </w:r>
    </w:p>
    <w:p w14:paraId="22C22239" w14:textId="3F4538FB" w:rsidR="0081224A" w:rsidRPr="0081224A" w:rsidRDefault="0081224A" w:rsidP="00C40A37">
      <w:pPr>
        <w:pStyle w:val="NoSpacing"/>
        <w:rPr>
          <w:rFonts w:cs="Times New Roman"/>
          <w:szCs w:val="24"/>
        </w:rPr>
      </w:pPr>
    </w:p>
    <w:p w14:paraId="2B72DDDF" w14:textId="1A782BEF" w:rsidR="00C40A37" w:rsidRPr="00C40A37" w:rsidRDefault="00C40A37" w:rsidP="00C40A37">
      <w:pPr>
        <w:pStyle w:val="NoSpacing"/>
        <w:rPr>
          <w:rFonts w:eastAsia="Times New Roman" w:cs="Times New Roman"/>
          <w:szCs w:val="24"/>
        </w:rPr>
      </w:pPr>
    </w:p>
    <w:p w14:paraId="441BF07B" w14:textId="48B57303" w:rsidR="00C40A37" w:rsidRPr="00C40A37" w:rsidRDefault="00C40A37" w:rsidP="009139A6">
      <w:pPr>
        <w:pStyle w:val="NoSpacing"/>
        <w:rPr>
          <w:rFonts w:cs="Times New Roman"/>
          <w:szCs w:val="24"/>
        </w:rPr>
      </w:pPr>
    </w:p>
    <w:sectPr w:rsidR="00C40A37" w:rsidRPr="00C40A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C39F8" w14:textId="77777777" w:rsidR="00C40A37" w:rsidRDefault="00C40A37" w:rsidP="009139A6">
      <w:r>
        <w:separator/>
      </w:r>
    </w:p>
  </w:endnote>
  <w:endnote w:type="continuationSeparator" w:id="0">
    <w:p w14:paraId="1CF4F7E9" w14:textId="77777777" w:rsidR="00C40A37" w:rsidRDefault="00C40A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906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00D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AD1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823C2" w14:textId="77777777" w:rsidR="00C40A37" w:rsidRDefault="00C40A37" w:rsidP="009139A6">
      <w:r>
        <w:separator/>
      </w:r>
    </w:p>
  </w:footnote>
  <w:footnote w:type="continuationSeparator" w:id="0">
    <w:p w14:paraId="09A0A42C" w14:textId="77777777" w:rsidR="00C40A37" w:rsidRDefault="00C40A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D4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DE8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874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A37"/>
    <w:rsid w:val="000666E0"/>
    <w:rsid w:val="002510B7"/>
    <w:rsid w:val="005C130B"/>
    <w:rsid w:val="0081224A"/>
    <w:rsid w:val="00826F5C"/>
    <w:rsid w:val="009139A6"/>
    <w:rsid w:val="009448BB"/>
    <w:rsid w:val="00947624"/>
    <w:rsid w:val="00A3176C"/>
    <w:rsid w:val="00AE65F8"/>
    <w:rsid w:val="00BA00AB"/>
    <w:rsid w:val="00C40A3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A3667"/>
  <w15:chartTrackingRefBased/>
  <w15:docId w15:val="{094E38D0-8984-4863-A03E-FC97F306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2023-07-20T20:19:00Z</dcterms:created>
  <dcterms:modified xsi:type="dcterms:W3CDTF">2023-07-20T20:37:00Z</dcterms:modified>
</cp:coreProperties>
</file>